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4C917534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="003063F2" w:rsidRPr="003063F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Přístavba MŠ Lhotky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21DEC12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34098B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07B2F3AB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34098B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443AB049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3063F2" w:rsidRPr="003063F2">
        <w:rPr>
          <w:rFonts w:ascii="Arial" w:hAnsi="Arial" w:cs="Arial"/>
          <w:b/>
          <w:bCs/>
          <w:color w:val="000000" w:themeColor="text1"/>
          <w:sz w:val="20"/>
          <w:szCs w:val="20"/>
        </w:rPr>
        <w:t>Přístavba MŠ Lhotky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EAD3" w14:textId="77777777" w:rsidR="00E373EB" w:rsidRDefault="00E373EB">
      <w:r>
        <w:separator/>
      </w:r>
    </w:p>
  </w:endnote>
  <w:endnote w:type="continuationSeparator" w:id="0">
    <w:p w14:paraId="0A479DEF" w14:textId="77777777" w:rsidR="00E373EB" w:rsidRDefault="00E3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A945" w14:textId="77777777" w:rsidR="00E373EB" w:rsidRDefault="00E373EB">
      <w:r>
        <w:separator/>
      </w:r>
    </w:p>
  </w:footnote>
  <w:footnote w:type="continuationSeparator" w:id="0">
    <w:p w14:paraId="6B1CB5EB" w14:textId="77777777" w:rsidR="00E373EB" w:rsidRDefault="00E3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063F2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098B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A6302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7629F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968CB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6566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1D68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8415E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29F8"/>
    <w:rsid w:val="00D4636D"/>
    <w:rsid w:val="00D46F13"/>
    <w:rsid w:val="00D47CEA"/>
    <w:rsid w:val="00D50D4E"/>
    <w:rsid w:val="00D521DE"/>
    <w:rsid w:val="00D53BD9"/>
    <w:rsid w:val="00D55E36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3EB"/>
    <w:rsid w:val="00E376B3"/>
    <w:rsid w:val="00E40228"/>
    <w:rsid w:val="00E42440"/>
    <w:rsid w:val="00E47181"/>
    <w:rsid w:val="00E47971"/>
    <w:rsid w:val="00E51C37"/>
    <w:rsid w:val="00E536B1"/>
    <w:rsid w:val="00E5601D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C185D"/>
    <w:rsid w:val="00FD69F4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106</TotalTime>
  <Pages>1</Pages>
  <Words>79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9</cp:revision>
  <cp:lastPrinted>2008-06-11T14:40:00Z</cp:lastPrinted>
  <dcterms:created xsi:type="dcterms:W3CDTF">2018-11-20T09:31:00Z</dcterms:created>
  <dcterms:modified xsi:type="dcterms:W3CDTF">2025-11-18T11:52:00Z</dcterms:modified>
</cp:coreProperties>
</file>